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FE5D0" w14:textId="77777777"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</w:p>
    <w:p w14:paraId="1B80168F" w14:textId="77777777" w:rsidR="0029435D" w:rsidRPr="00355227" w:rsidRDefault="0028520E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>
        <w:rPr>
          <w:rFonts w:ascii="Arial" w:eastAsia="Calibri" w:hAnsi="Arial" w:cs="Arial"/>
          <w:b/>
          <w:sz w:val="36"/>
          <w:szCs w:val="36"/>
        </w:rPr>
        <w:t>Order</w:t>
      </w:r>
      <w:r w:rsidR="00355227" w:rsidRPr="00355227">
        <w:rPr>
          <w:rFonts w:ascii="Arial" w:eastAsia="Calibri" w:hAnsi="Arial" w:cs="Arial"/>
          <w:b/>
          <w:sz w:val="36"/>
          <w:szCs w:val="36"/>
        </w:rPr>
        <w:t xml:space="preserve"> Schedule 5 (Pricing Details)</w:t>
      </w:r>
    </w:p>
    <w:p w14:paraId="1BEE360E" w14:textId="77777777"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14:paraId="274EF4F2" w14:textId="77777777" w:rsidR="002A7A65" w:rsidRPr="002A7A65" w:rsidRDefault="002A7A65" w:rsidP="002A7A65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bCs/>
          <w:sz w:val="24"/>
          <w:szCs w:val="22"/>
        </w:rPr>
      </w:pPr>
      <w:r w:rsidRPr="002A7A65">
        <w:rPr>
          <w:rFonts w:ascii="Arial" w:eastAsia="Calibri" w:hAnsi="Arial" w:cs="Arial"/>
          <w:bCs/>
          <w:sz w:val="24"/>
          <w:szCs w:val="22"/>
        </w:rPr>
        <w:t>To be inserted upon contract award.</w:t>
      </w:r>
    </w:p>
    <w:p w14:paraId="1C9C8337" w14:textId="7F4F7BD7" w:rsidR="0029435D" w:rsidRPr="00355227" w:rsidRDefault="0029435D" w:rsidP="002A7A65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sectPr w:rsidR="0029435D" w:rsidRPr="00355227" w:rsidSect="00CB32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95F6F" w14:textId="77777777" w:rsidR="00281903" w:rsidRDefault="00281903">
      <w:pPr>
        <w:spacing w:after="0" w:line="20" w:lineRule="exact"/>
      </w:pPr>
    </w:p>
  </w:endnote>
  <w:endnote w:type="continuationSeparator" w:id="0">
    <w:p w14:paraId="5C7534F4" w14:textId="77777777" w:rsidR="00281903" w:rsidRDefault="00281903">
      <w:pPr>
        <w:spacing w:after="0" w:line="20" w:lineRule="exact"/>
      </w:pPr>
    </w:p>
  </w:endnote>
  <w:endnote w:type="continuationNotice" w:id="1">
    <w:p w14:paraId="3D669449" w14:textId="77777777" w:rsidR="00281903" w:rsidRDefault="00281903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AE971" w14:textId="69DC1207" w:rsidR="002A7A65" w:rsidRDefault="002A7A6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848" behindDoc="0" locked="0" layoutInCell="1" allowOverlap="1" wp14:anchorId="3AAC7ADF" wp14:editId="6190C4A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422910"/>
              <wp:effectExtent l="0" t="0" r="16510" b="0"/>
              <wp:wrapNone/>
              <wp:docPr id="961576790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D9D9E7" w14:textId="7589445D" w:rsidR="002A7A65" w:rsidRPr="002A7A65" w:rsidRDefault="002A7A65" w:rsidP="002A7A6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2A7A6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AC7AD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left:0;text-align:left;margin-left:0;margin-top:0;width:36.2pt;height:33.3pt;z-index:25166284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39D9D9E7" w14:textId="7589445D" w:rsidR="002A7A65" w:rsidRPr="002A7A65" w:rsidRDefault="002A7A65" w:rsidP="002A7A6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2A7A6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4D425" w14:textId="2D1EB163" w:rsidR="00DE0170" w:rsidRDefault="002A7A65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noProof/>
        <w:szCs w:val="22"/>
      </w:rPr>
      <mc:AlternateContent>
        <mc:Choice Requires="wps">
          <w:drawing>
            <wp:anchor distT="0" distB="0" distL="0" distR="0" simplePos="0" relativeHeight="251663872" behindDoc="0" locked="0" layoutInCell="1" allowOverlap="1" wp14:anchorId="0D87E402" wp14:editId="2B4D704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422910"/>
              <wp:effectExtent l="0" t="0" r="16510" b="0"/>
              <wp:wrapNone/>
              <wp:docPr id="1241593891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746883" w14:textId="21DA1DBE" w:rsidR="002A7A65" w:rsidRPr="002A7A65" w:rsidRDefault="002A7A65" w:rsidP="002A7A6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2A7A6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87E40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" style="position:absolute;left:0;text-align:left;margin-left:0;margin-top:0;width:36.2pt;height:33.3pt;z-index:25166387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19746883" w14:textId="21DA1DBE" w:rsidR="002A7A65" w:rsidRPr="002A7A65" w:rsidRDefault="002A7A65" w:rsidP="002A7A6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2A7A6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19B812F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14:paraId="55B7B7B9" w14:textId="77777777"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66E23" w14:textId="291F9063" w:rsidR="00EA0F08" w:rsidRDefault="002A7A65" w:rsidP="00C973D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0" distR="0" simplePos="0" relativeHeight="251661824" behindDoc="0" locked="0" layoutInCell="1" allowOverlap="1" wp14:anchorId="3AF2DF83" wp14:editId="57FBE6A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422910"/>
              <wp:effectExtent l="0" t="0" r="16510" b="0"/>
              <wp:wrapNone/>
              <wp:docPr id="1183822860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14233B" w14:textId="0D986FD8" w:rsidR="002A7A65" w:rsidRPr="002A7A65" w:rsidRDefault="002A7A65" w:rsidP="002A7A6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2A7A6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F2DF8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left:0;text-align:left;margin-left:0;margin-top:0;width:36.2pt;height:33.3pt;z-index:25166182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4614233B" w14:textId="0D986FD8" w:rsidR="002A7A65" w:rsidRPr="002A7A65" w:rsidRDefault="002A7A65" w:rsidP="002A7A6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2A7A6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13BF3F5" w14:textId="77777777" w:rsidR="00CB3268" w:rsidRDefault="00CB3268" w:rsidP="00CB3268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lang w:eastAsia="en-GB"/>
      </w:rPr>
    </w:pPr>
    <w:r>
      <w:rPr>
        <w:rFonts w:ascii="Arial" w:eastAsia="Arial" w:hAnsi="Arial"/>
        <w:sz w:val="20"/>
      </w:rPr>
      <w:t>RM6126 - Research &amp; Insights DPS</w:t>
    </w:r>
  </w:p>
  <w:p w14:paraId="640ABD2B" w14:textId="77777777"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14:paraId="0B07F92F" w14:textId="77777777"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510615">
      <w:rPr>
        <w:rFonts w:ascii="Arial" w:hAnsi="Arial" w:cs="Arial"/>
        <w:sz w:val="20"/>
      </w:rPr>
      <w:t>1</w:t>
    </w:r>
    <w:r w:rsidR="00004857" w:rsidRPr="004D7CEB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5966D" w14:textId="77777777" w:rsidR="00281903" w:rsidRDefault="00281903">
      <w:pPr>
        <w:spacing w:after="0" w:line="240" w:lineRule="auto"/>
      </w:pPr>
      <w:r>
        <w:separator/>
      </w:r>
    </w:p>
  </w:footnote>
  <w:footnote w:type="continuationSeparator" w:id="0">
    <w:p w14:paraId="3495BACE" w14:textId="77777777" w:rsidR="00281903" w:rsidRDefault="00281903">
      <w:pPr>
        <w:spacing w:after="0" w:line="240" w:lineRule="auto"/>
      </w:pPr>
      <w:r>
        <w:continuationSeparator/>
      </w:r>
    </w:p>
  </w:footnote>
  <w:footnote w:type="continuationNotice" w:id="1">
    <w:p w14:paraId="0FCF70D1" w14:textId="77777777" w:rsidR="00281903" w:rsidRDefault="0028190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A61ED" w14:textId="7DE94B33" w:rsidR="002A7A65" w:rsidRDefault="002A7A6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776" behindDoc="0" locked="0" layoutInCell="1" allowOverlap="1" wp14:anchorId="79F6E6CC" wp14:editId="03FBAA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422910"/>
              <wp:effectExtent l="0" t="0" r="16510" b="15240"/>
              <wp:wrapNone/>
              <wp:docPr id="1425447377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467E70" w14:textId="636D5F62" w:rsidR="002A7A65" w:rsidRPr="002A7A65" w:rsidRDefault="002A7A65" w:rsidP="002A7A6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2A7A6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F6E6C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left:0;text-align:left;margin-left:0;margin-top:0;width:36.2pt;height:33.3pt;z-index:25165977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18467E70" w14:textId="636D5F62" w:rsidR="002A7A65" w:rsidRPr="002A7A65" w:rsidRDefault="002A7A65" w:rsidP="002A7A6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2A7A6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9BFDB" w14:textId="221B3FE5" w:rsidR="00DE0170" w:rsidRDefault="002A7A65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noProof/>
        <w:szCs w:val="22"/>
      </w:rPr>
      <mc:AlternateContent>
        <mc:Choice Requires="wps">
          <w:drawing>
            <wp:anchor distT="0" distB="0" distL="0" distR="0" simplePos="0" relativeHeight="251660800" behindDoc="0" locked="0" layoutInCell="1" allowOverlap="1" wp14:anchorId="0A6EF109" wp14:editId="3043AAA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422910"/>
              <wp:effectExtent l="0" t="0" r="16510" b="15240"/>
              <wp:wrapNone/>
              <wp:docPr id="894866719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898349" w14:textId="537E6780" w:rsidR="002A7A65" w:rsidRPr="002A7A65" w:rsidRDefault="002A7A65" w:rsidP="002A7A6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2A7A6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6EF10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left:0;text-align:left;margin-left:0;margin-top:0;width:36.2pt;height:33.3pt;z-index:25166080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41898349" w14:textId="537E6780" w:rsidR="002A7A65" w:rsidRPr="002A7A65" w:rsidRDefault="002A7A65" w:rsidP="002A7A6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2A7A6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E0170">
      <w:rPr>
        <w:rFonts w:ascii="Calibri" w:hAnsi="Calibri" w:cs="Arial"/>
        <w:b/>
        <w:szCs w:val="22"/>
      </w:rPr>
      <w:t>Call-Off Schedule 5 (Call-Off Pricing)</w:t>
    </w:r>
    <w:r w:rsidR="002233D4">
      <w:rPr>
        <w:noProof/>
      </w:rPr>
      <w:drawing>
        <wp:anchor distT="0" distB="0" distL="114300" distR="114300" simplePos="0" relativeHeight="251657728" behindDoc="0" locked="0" layoutInCell="1" allowOverlap="1" wp14:anchorId="195AEEAF" wp14:editId="3CD0143F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0" b="0"/>
          <wp:wrapNone/>
          <wp:docPr id="5" name="Picture 3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C422639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14:paraId="70C14799" w14:textId="77777777" w:rsidR="00DE0170" w:rsidRDefault="00DE0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34E78" w14:textId="140D7F40" w:rsidR="00DE0170" w:rsidRPr="004D7CEB" w:rsidRDefault="002A7A65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b/>
        <w:noProof/>
        <w:sz w:val="20"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64D7895F" wp14:editId="5E03B43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422910"/>
              <wp:effectExtent l="0" t="0" r="16510" b="15240"/>
              <wp:wrapNone/>
              <wp:docPr id="384332400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694B0F" w14:textId="337128B6" w:rsidR="002A7A65" w:rsidRPr="002A7A65" w:rsidRDefault="002A7A65" w:rsidP="002A7A6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2A7A6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D789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left:0;text-align:left;margin-left:0;margin-top:0;width:36.2pt;height:33.3pt;z-index:25165875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05694B0F" w14:textId="337128B6" w:rsidR="002A7A65" w:rsidRPr="002A7A65" w:rsidRDefault="002A7A65" w:rsidP="002A7A6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2A7A6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8520E">
      <w:rPr>
        <w:rFonts w:ascii="Arial" w:hAnsi="Arial" w:cs="Arial"/>
        <w:b/>
        <w:sz w:val="20"/>
      </w:rPr>
      <w:t>Order</w:t>
    </w:r>
    <w:r w:rsidR="00DE0170" w:rsidRPr="004D7CEB">
      <w:rPr>
        <w:rFonts w:ascii="Arial" w:hAnsi="Arial" w:cs="Arial"/>
        <w:b/>
        <w:sz w:val="20"/>
      </w:rPr>
      <w:t xml:space="preserve">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14:paraId="1D963999" w14:textId="77777777" w:rsidR="00004857" w:rsidRPr="004D7CEB" w:rsidRDefault="0028520E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004857" w:rsidRPr="004D7CEB">
      <w:rPr>
        <w:rFonts w:ascii="Arial" w:hAnsi="Arial" w:cs="Arial"/>
        <w:sz w:val="20"/>
      </w:rPr>
      <w:t xml:space="preserve"> Ref:</w:t>
    </w:r>
  </w:p>
  <w:p w14:paraId="272C5A8E" w14:textId="77777777" w:rsidR="00DE0170" w:rsidRPr="004D7CEB" w:rsidRDefault="00CB3268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Crown Copyright 2021</w:t>
    </w:r>
  </w:p>
  <w:p w14:paraId="6B9AC75C" w14:textId="77777777"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 w16cid:durableId="1814253309">
    <w:abstractNumId w:val="20"/>
  </w:num>
  <w:num w:numId="2" w16cid:durableId="1972704270">
    <w:abstractNumId w:val="28"/>
  </w:num>
  <w:num w:numId="3" w16cid:durableId="409083722">
    <w:abstractNumId w:val="23"/>
  </w:num>
  <w:num w:numId="4" w16cid:durableId="607856291">
    <w:abstractNumId w:val="18"/>
  </w:num>
  <w:num w:numId="5" w16cid:durableId="1810857595">
    <w:abstractNumId w:val="34"/>
  </w:num>
  <w:num w:numId="6" w16cid:durableId="281037628">
    <w:abstractNumId w:val="37"/>
  </w:num>
  <w:num w:numId="7" w16cid:durableId="2090154614">
    <w:abstractNumId w:val="26"/>
  </w:num>
  <w:num w:numId="8" w16cid:durableId="1948004489">
    <w:abstractNumId w:val="12"/>
  </w:num>
  <w:num w:numId="9" w16cid:durableId="589503770">
    <w:abstractNumId w:val="4"/>
  </w:num>
  <w:num w:numId="10" w16cid:durableId="851340205">
    <w:abstractNumId w:val="3"/>
  </w:num>
  <w:num w:numId="11" w16cid:durableId="239560187">
    <w:abstractNumId w:val="2"/>
  </w:num>
  <w:num w:numId="12" w16cid:durableId="315258370">
    <w:abstractNumId w:val="1"/>
  </w:num>
  <w:num w:numId="13" w16cid:durableId="1864971412">
    <w:abstractNumId w:val="0"/>
  </w:num>
  <w:num w:numId="14" w16cid:durableId="1253977492">
    <w:abstractNumId w:val="5"/>
  </w:num>
  <w:num w:numId="15" w16cid:durableId="1060011904">
    <w:abstractNumId w:val="46"/>
  </w:num>
  <w:num w:numId="16" w16cid:durableId="4864845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38960545">
    <w:abstractNumId w:val="15"/>
  </w:num>
  <w:num w:numId="18" w16cid:durableId="325590864">
    <w:abstractNumId w:val="14"/>
  </w:num>
  <w:num w:numId="19" w16cid:durableId="7775592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57777522">
    <w:abstractNumId w:val="5"/>
  </w:num>
  <w:num w:numId="21" w16cid:durableId="562908880">
    <w:abstractNumId w:val="24"/>
  </w:num>
  <w:num w:numId="22" w16cid:durableId="1219440910">
    <w:abstractNumId w:val="33"/>
  </w:num>
  <w:num w:numId="23" w16cid:durableId="388965646">
    <w:abstractNumId w:val="9"/>
  </w:num>
  <w:num w:numId="24" w16cid:durableId="1413774424">
    <w:abstractNumId w:val="6"/>
  </w:num>
  <w:num w:numId="25" w16cid:durableId="2086149352">
    <w:abstractNumId w:val="32"/>
  </w:num>
  <w:num w:numId="26" w16cid:durableId="726537781">
    <w:abstractNumId w:val="45"/>
  </w:num>
  <w:num w:numId="27" w16cid:durableId="571626940">
    <w:abstractNumId w:val="19"/>
  </w:num>
  <w:num w:numId="28" w16cid:durableId="1694455953">
    <w:abstractNumId w:val="30"/>
  </w:num>
  <w:num w:numId="29" w16cid:durableId="2121532583">
    <w:abstractNumId w:val="35"/>
  </w:num>
  <w:num w:numId="30" w16cid:durableId="430123526">
    <w:abstractNumId w:val="43"/>
  </w:num>
  <w:num w:numId="31" w16cid:durableId="1684865969">
    <w:abstractNumId w:val="38"/>
  </w:num>
  <w:num w:numId="32" w16cid:durableId="16006782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15639960">
    <w:abstractNumId w:val="14"/>
  </w:num>
  <w:num w:numId="34" w16cid:durableId="1690596089">
    <w:abstractNumId w:val="14"/>
  </w:num>
  <w:num w:numId="35" w16cid:durableId="2122340585">
    <w:abstractNumId w:val="44"/>
  </w:num>
  <w:num w:numId="36" w16cid:durableId="5038635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25262900">
    <w:abstractNumId w:val="18"/>
  </w:num>
  <w:num w:numId="38" w16cid:durableId="165941685">
    <w:abstractNumId w:val="5"/>
  </w:num>
  <w:num w:numId="39" w16cid:durableId="1981884065">
    <w:abstractNumId w:val="5"/>
  </w:num>
  <w:num w:numId="40" w16cid:durableId="454107643">
    <w:abstractNumId w:val="5"/>
  </w:num>
  <w:num w:numId="41" w16cid:durableId="1281374592">
    <w:abstractNumId w:val="29"/>
  </w:num>
  <w:num w:numId="42" w16cid:durableId="391395530">
    <w:abstractNumId w:val="22"/>
  </w:num>
  <w:num w:numId="43" w16cid:durableId="1355380262">
    <w:abstractNumId w:val="5"/>
  </w:num>
  <w:num w:numId="44" w16cid:durableId="1700276996">
    <w:abstractNumId w:val="5"/>
  </w:num>
  <w:num w:numId="45" w16cid:durableId="1832671338">
    <w:abstractNumId w:val="5"/>
  </w:num>
  <w:num w:numId="46" w16cid:durableId="707418124">
    <w:abstractNumId w:val="5"/>
  </w:num>
  <w:num w:numId="47" w16cid:durableId="2074354632">
    <w:abstractNumId w:val="5"/>
  </w:num>
  <w:num w:numId="48" w16cid:durableId="1696417568">
    <w:abstractNumId w:val="5"/>
  </w:num>
  <w:num w:numId="49" w16cid:durableId="1367871971">
    <w:abstractNumId w:val="5"/>
  </w:num>
  <w:num w:numId="50" w16cid:durableId="1638953190">
    <w:abstractNumId w:val="39"/>
  </w:num>
  <w:num w:numId="51" w16cid:durableId="1862471607">
    <w:abstractNumId w:val="7"/>
  </w:num>
  <w:num w:numId="52" w16cid:durableId="6715768">
    <w:abstractNumId w:val="10"/>
  </w:num>
  <w:num w:numId="53" w16cid:durableId="811021816">
    <w:abstractNumId w:val="18"/>
  </w:num>
  <w:num w:numId="54" w16cid:durableId="534587679">
    <w:abstractNumId w:val="5"/>
  </w:num>
  <w:num w:numId="55" w16cid:durableId="1443039968">
    <w:abstractNumId w:val="5"/>
  </w:num>
  <w:num w:numId="56" w16cid:durableId="1432703273">
    <w:abstractNumId w:val="25"/>
  </w:num>
  <w:num w:numId="57" w16cid:durableId="1586647154">
    <w:abstractNumId w:val="42"/>
  </w:num>
  <w:num w:numId="58" w16cid:durableId="1955214702">
    <w:abstractNumId w:val="41"/>
  </w:num>
  <w:num w:numId="59" w16cid:durableId="1955213845">
    <w:abstractNumId w:val="27"/>
  </w:num>
  <w:num w:numId="60" w16cid:durableId="169494439">
    <w:abstractNumId w:val="21"/>
  </w:num>
  <w:num w:numId="61" w16cid:durableId="342440266">
    <w:abstractNumId w:val="47"/>
  </w:num>
  <w:num w:numId="62" w16cid:durableId="332687766">
    <w:abstractNumId w:val="36"/>
  </w:num>
  <w:num w:numId="63" w16cid:durableId="2073306498">
    <w:abstractNumId w:val="5"/>
  </w:num>
  <w:num w:numId="64" w16cid:durableId="579749859">
    <w:abstractNumId w:val="16"/>
  </w:num>
  <w:num w:numId="65" w16cid:durableId="592860300">
    <w:abstractNumId w:val="8"/>
  </w:num>
  <w:num w:numId="66" w16cid:durableId="1482849215">
    <w:abstractNumId w:val="13"/>
  </w:num>
  <w:num w:numId="67" w16cid:durableId="716124094">
    <w:abstractNumId w:val="17"/>
  </w:num>
  <w:num w:numId="68" w16cid:durableId="934433934">
    <w:abstractNumId w:val="5"/>
  </w:num>
  <w:num w:numId="69" w16cid:durableId="266352602">
    <w:abstractNumId w:val="40"/>
  </w:num>
  <w:num w:numId="70" w16cid:durableId="1935278992">
    <w:abstractNumId w:val="5"/>
  </w:num>
  <w:num w:numId="71" w16cid:durableId="1495490354">
    <w:abstractNumId w:val="5"/>
  </w:num>
  <w:num w:numId="72" w16cid:durableId="988509776">
    <w:abstractNumId w:val="5"/>
  </w:num>
  <w:num w:numId="73" w16cid:durableId="950405742">
    <w:abstractNumId w:val="5"/>
  </w:num>
  <w:num w:numId="74" w16cid:durableId="1121919257">
    <w:abstractNumId w:val="5"/>
  </w:num>
  <w:num w:numId="75" w16cid:durableId="2001929815">
    <w:abstractNumId w:val="5"/>
  </w:num>
  <w:num w:numId="76" w16cid:durableId="1820997697">
    <w:abstractNumId w:val="5"/>
  </w:num>
  <w:num w:numId="77" w16cid:durableId="16981226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089352145">
    <w:abstractNumId w:val="31"/>
  </w:num>
  <w:num w:numId="79" w16cid:durableId="1416903921">
    <w:abstractNumId w:val="11"/>
  </w:num>
  <w:num w:numId="80" w16cid:durableId="481583166">
    <w:abstractNumId w:val="5"/>
  </w:num>
  <w:num w:numId="81" w16cid:durableId="1837111003">
    <w:abstractNumId w:val="5"/>
  </w:num>
  <w:num w:numId="82" w16cid:durableId="195508887">
    <w:abstractNumId w:val="5"/>
  </w:num>
  <w:num w:numId="83" w16cid:durableId="1792551003">
    <w:abstractNumId w:val="5"/>
  </w:num>
  <w:num w:numId="84" w16cid:durableId="1608852264">
    <w:abstractNumId w:val="5"/>
  </w:num>
  <w:num w:numId="85" w16cid:durableId="1983920426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F8C"/>
    <w:rsid w:val="00004857"/>
    <w:rsid w:val="000204F8"/>
    <w:rsid w:val="000D51B6"/>
    <w:rsid w:val="000D6B3B"/>
    <w:rsid w:val="000E4711"/>
    <w:rsid w:val="00146C36"/>
    <w:rsid w:val="001B25F1"/>
    <w:rsid w:val="001E2C98"/>
    <w:rsid w:val="001E4C5C"/>
    <w:rsid w:val="002233D4"/>
    <w:rsid w:val="002606F4"/>
    <w:rsid w:val="00280932"/>
    <w:rsid w:val="00281903"/>
    <w:rsid w:val="0028520E"/>
    <w:rsid w:val="002862B4"/>
    <w:rsid w:val="0029435D"/>
    <w:rsid w:val="002A7A65"/>
    <w:rsid w:val="002C1799"/>
    <w:rsid w:val="002F4822"/>
    <w:rsid w:val="00336110"/>
    <w:rsid w:val="00352377"/>
    <w:rsid w:val="00355227"/>
    <w:rsid w:val="00362FE1"/>
    <w:rsid w:val="004C6EE9"/>
    <w:rsid w:val="004D7CEB"/>
    <w:rsid w:val="00507051"/>
    <w:rsid w:val="00510615"/>
    <w:rsid w:val="00622FE4"/>
    <w:rsid w:val="00666DD9"/>
    <w:rsid w:val="006B75F4"/>
    <w:rsid w:val="006C02CA"/>
    <w:rsid w:val="0076380A"/>
    <w:rsid w:val="007E16E3"/>
    <w:rsid w:val="008159E7"/>
    <w:rsid w:val="00971F8C"/>
    <w:rsid w:val="00B75170"/>
    <w:rsid w:val="00BE5289"/>
    <w:rsid w:val="00C973D8"/>
    <w:rsid w:val="00CB3268"/>
    <w:rsid w:val="00CE632A"/>
    <w:rsid w:val="00D26752"/>
    <w:rsid w:val="00D43864"/>
    <w:rsid w:val="00DE0170"/>
    <w:rsid w:val="00DE7664"/>
    <w:rsid w:val="00EA0F08"/>
    <w:rsid w:val="00EA5341"/>
    <w:rsid w:val="00EB20A5"/>
    <w:rsid w:val="00F007AF"/>
    <w:rsid w:val="00F44BAD"/>
    <w:rsid w:val="00FA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9E655A"/>
  <w15:chartTrackingRefBased/>
  <w15:docId w15:val="{D470FE2C-53D8-499E-AB85-E842BF444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u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urfulGrid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urfulGrid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urfulGrid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urfulGrid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urfulGrid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urfulGrid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u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urfulList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urfulList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urfulList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urfulList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urfulList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urfulList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u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urfulShading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</w:style>
  <w:style w:type="character" w:customStyle="1" w:styleId="EmailSignatureChar">
    <w:name w:val="Email Signature Char"/>
    <w:link w:val="E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9DE48-D492-41A5-9220-A3B0CBD0F4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0</TotalTime>
  <Pages>1</Pages>
  <Words>11</Words>
  <Characters>63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Christopher Charlton</dc:creator>
  <cp:keywords> </cp:keywords>
  <dc:description> </dc:description>
  <cp:lastModifiedBy>Lucy Walters - UKSBS</cp:lastModifiedBy>
  <cp:revision>2</cp:revision>
  <dcterms:created xsi:type="dcterms:W3CDTF">2025-01-28T11:08:00Z</dcterms:created>
  <dcterms:modified xsi:type="dcterms:W3CDTF">2025-01-28T11:08:00Z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  <property fmtid="{D5CDD505-2E9C-101B-9397-08002B2CF9AE}" pid="8" name="ClassificationContentMarkingHeaderShapeIds">
    <vt:lpwstr>16e87270,54f699d1,3556951f</vt:lpwstr>
  </property>
  <property fmtid="{D5CDD505-2E9C-101B-9397-08002B2CF9AE}" pid="9" name="ClassificationContentMarkingHeaderFontProps">
    <vt:lpwstr>#000000,10,Calibri</vt:lpwstr>
  </property>
  <property fmtid="{D5CDD505-2E9C-101B-9397-08002B2CF9AE}" pid="10" name="ClassificationContentMarkingHeaderText">
    <vt:lpwstr>OFFICIAL</vt:lpwstr>
  </property>
  <property fmtid="{D5CDD505-2E9C-101B-9397-08002B2CF9AE}" pid="11" name="ClassificationContentMarkingFooterShapeIds">
    <vt:lpwstr>468fb40c,39507f56,4a013823</vt:lpwstr>
  </property>
  <property fmtid="{D5CDD505-2E9C-101B-9397-08002B2CF9AE}" pid="12" name="ClassificationContentMarkingFooterFontProps">
    <vt:lpwstr>#000000,10,Calibri</vt:lpwstr>
  </property>
  <property fmtid="{D5CDD505-2E9C-101B-9397-08002B2CF9AE}" pid="13" name="ClassificationContentMarkingFooterText">
    <vt:lpwstr>OFFICIAL</vt:lpwstr>
  </property>
</Properties>
</file>